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54AD" w:rsidRPr="001147D2" w:rsidRDefault="00FE54AD" w:rsidP="00422D52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FE54AD" w:rsidRDefault="00FE54AD" w:rsidP="00A84837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FE54AD" w:rsidRDefault="00FE54AD" w:rsidP="00A84837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FE54AD" w:rsidRPr="00396B52" w:rsidRDefault="00FE54AD" w:rsidP="00A84837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396B52">
        <w:rPr>
          <w:rFonts w:ascii="Arial" w:hAnsi="Arial" w:cs="Arial"/>
          <w:b/>
          <w:sz w:val="24"/>
          <w:szCs w:val="24"/>
        </w:rPr>
        <w:t>СОВЕТ ДЕПУТАТОВ</w:t>
      </w:r>
    </w:p>
    <w:p w:rsidR="00FE54AD" w:rsidRPr="00396B52" w:rsidRDefault="00FE54AD" w:rsidP="00A84837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396B52">
        <w:rPr>
          <w:rFonts w:ascii="Arial" w:hAnsi="Arial" w:cs="Arial"/>
          <w:b/>
          <w:sz w:val="24"/>
          <w:szCs w:val="24"/>
        </w:rPr>
        <w:t xml:space="preserve">БЕРЕЗОВСКОГО СЕЛЬСОВЕТА  </w:t>
      </w:r>
    </w:p>
    <w:p w:rsidR="00FE54AD" w:rsidRPr="00396B52" w:rsidRDefault="00FE54AD" w:rsidP="00A84837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396B52">
        <w:rPr>
          <w:rFonts w:ascii="Arial" w:hAnsi="Arial" w:cs="Arial"/>
          <w:b/>
          <w:sz w:val="24"/>
          <w:szCs w:val="24"/>
        </w:rPr>
        <w:t>ОРДЫНСКОГО РАЙОНА НОВОСИБИРСКОЙ ОБЛАСТИ</w:t>
      </w:r>
    </w:p>
    <w:p w:rsidR="00FE54AD" w:rsidRDefault="00FE54AD" w:rsidP="00A84837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251E3A">
        <w:rPr>
          <w:rFonts w:ascii="Arial" w:hAnsi="Arial" w:cs="Arial"/>
          <w:sz w:val="24"/>
          <w:szCs w:val="24"/>
        </w:rPr>
        <w:t>пятого созыва</w:t>
      </w:r>
    </w:p>
    <w:p w:rsidR="00FE54AD" w:rsidRPr="00251E3A" w:rsidRDefault="00FE54AD" w:rsidP="00A84837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FE54AD" w:rsidRPr="00251E3A" w:rsidRDefault="00FE54AD" w:rsidP="00A84837">
      <w:pPr>
        <w:tabs>
          <w:tab w:val="left" w:pos="2430"/>
        </w:tabs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251E3A">
        <w:rPr>
          <w:rFonts w:ascii="Arial" w:hAnsi="Arial" w:cs="Arial"/>
          <w:sz w:val="24"/>
          <w:szCs w:val="24"/>
        </w:rPr>
        <w:t>РЕШЕНИЕ</w:t>
      </w:r>
    </w:p>
    <w:p w:rsidR="00FE54AD" w:rsidRPr="00251E3A" w:rsidRDefault="00FE54AD" w:rsidP="00A84837">
      <w:pPr>
        <w:tabs>
          <w:tab w:val="left" w:pos="2040"/>
        </w:tabs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36</w:t>
      </w:r>
      <w:r w:rsidRPr="00251E3A">
        <w:rPr>
          <w:rFonts w:ascii="Arial" w:hAnsi="Arial" w:cs="Arial"/>
          <w:sz w:val="24"/>
          <w:szCs w:val="24"/>
        </w:rPr>
        <w:t xml:space="preserve"> - сессия</w:t>
      </w:r>
    </w:p>
    <w:p w:rsidR="00FE54AD" w:rsidRPr="00251E3A" w:rsidRDefault="00FE54AD" w:rsidP="00A84837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251E3A">
        <w:rPr>
          <w:rFonts w:ascii="Arial" w:hAnsi="Arial" w:cs="Arial"/>
          <w:sz w:val="24"/>
          <w:szCs w:val="24"/>
        </w:rPr>
        <w:t>(</w:t>
      </w:r>
      <w:r>
        <w:rPr>
          <w:rFonts w:ascii="Arial" w:hAnsi="Arial" w:cs="Arial"/>
          <w:sz w:val="24"/>
          <w:szCs w:val="24"/>
        </w:rPr>
        <w:t>вне</w:t>
      </w:r>
      <w:r w:rsidRPr="00251E3A">
        <w:rPr>
          <w:rFonts w:ascii="Arial" w:hAnsi="Arial" w:cs="Arial"/>
          <w:sz w:val="24"/>
          <w:szCs w:val="24"/>
        </w:rPr>
        <w:t>очередная)</w:t>
      </w:r>
    </w:p>
    <w:p w:rsidR="00FE54AD" w:rsidRPr="00251E3A" w:rsidRDefault="00FE54AD" w:rsidP="00A84837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251E3A">
        <w:rPr>
          <w:rFonts w:ascii="Arial" w:hAnsi="Arial" w:cs="Arial"/>
          <w:sz w:val="24"/>
          <w:szCs w:val="24"/>
        </w:rPr>
        <w:t>д. Березовка</w:t>
      </w:r>
    </w:p>
    <w:p w:rsidR="00FE54AD" w:rsidRPr="00251E3A" w:rsidRDefault="00FE54AD" w:rsidP="00A84837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FE54AD" w:rsidRPr="00251E3A" w:rsidRDefault="00FE54AD" w:rsidP="00A84837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  <w:lang w:eastAsia="ru-RU"/>
        </w:rPr>
        <w:t>от 25.09.</w:t>
      </w:r>
      <w:r w:rsidRPr="00251E3A">
        <w:rPr>
          <w:rFonts w:ascii="Arial" w:hAnsi="Arial" w:cs="Arial"/>
          <w:sz w:val="24"/>
          <w:szCs w:val="24"/>
          <w:lang w:eastAsia="ru-RU"/>
        </w:rPr>
        <w:t xml:space="preserve">2019 г.                                             </w:t>
      </w:r>
      <w:r>
        <w:rPr>
          <w:rFonts w:ascii="Arial" w:hAnsi="Arial" w:cs="Arial"/>
          <w:sz w:val="24"/>
          <w:szCs w:val="24"/>
          <w:lang w:eastAsia="ru-RU"/>
        </w:rPr>
        <w:t xml:space="preserve">                            № 36</w:t>
      </w:r>
      <w:r w:rsidRPr="00251E3A">
        <w:rPr>
          <w:rFonts w:ascii="Arial" w:hAnsi="Arial" w:cs="Arial"/>
          <w:sz w:val="24"/>
          <w:szCs w:val="24"/>
          <w:lang w:eastAsia="ru-RU"/>
        </w:rPr>
        <w:t>/</w:t>
      </w:r>
      <w:r>
        <w:rPr>
          <w:rFonts w:ascii="Arial" w:hAnsi="Arial" w:cs="Arial"/>
          <w:sz w:val="24"/>
          <w:szCs w:val="24"/>
          <w:lang w:eastAsia="ru-RU"/>
        </w:rPr>
        <w:t>198</w:t>
      </w:r>
    </w:p>
    <w:p w:rsidR="00FE54AD" w:rsidRDefault="00FE54AD"/>
    <w:p w:rsidR="00FE54AD" w:rsidRDefault="00FE54AD" w:rsidP="00A84837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bookmarkStart w:id="0" w:name="_GoBack"/>
      <w:r w:rsidRPr="00A84837">
        <w:rPr>
          <w:rFonts w:ascii="Arial" w:hAnsi="Arial" w:cs="Arial"/>
          <w:sz w:val="24"/>
          <w:szCs w:val="24"/>
        </w:rPr>
        <w:t xml:space="preserve">О софинансировании </w:t>
      </w:r>
      <w:r>
        <w:rPr>
          <w:rFonts w:ascii="Arial" w:hAnsi="Arial" w:cs="Arial"/>
          <w:sz w:val="24"/>
          <w:szCs w:val="24"/>
        </w:rPr>
        <w:t xml:space="preserve">социально значимого </w:t>
      </w:r>
      <w:r w:rsidRPr="00A84837">
        <w:rPr>
          <w:rFonts w:ascii="Arial" w:hAnsi="Arial" w:cs="Arial"/>
          <w:sz w:val="24"/>
          <w:szCs w:val="24"/>
        </w:rPr>
        <w:t xml:space="preserve">проекта </w:t>
      </w:r>
      <w:r>
        <w:rPr>
          <w:rFonts w:ascii="Arial" w:hAnsi="Arial" w:cs="Arial"/>
          <w:sz w:val="24"/>
          <w:szCs w:val="24"/>
        </w:rPr>
        <w:t xml:space="preserve">в сфере развития общественной инфраструктуры, проекта </w:t>
      </w:r>
      <w:r w:rsidRPr="00A84837">
        <w:rPr>
          <w:rFonts w:ascii="Arial" w:hAnsi="Arial" w:cs="Arial"/>
          <w:sz w:val="24"/>
          <w:szCs w:val="24"/>
        </w:rPr>
        <w:t xml:space="preserve">по </w:t>
      </w:r>
      <w:r>
        <w:rPr>
          <w:rFonts w:ascii="Arial" w:hAnsi="Arial" w:cs="Arial"/>
          <w:sz w:val="24"/>
          <w:szCs w:val="24"/>
        </w:rPr>
        <w:t xml:space="preserve">ремонту памятника </w:t>
      </w:r>
    </w:p>
    <w:bookmarkEnd w:id="0"/>
    <w:p w:rsidR="00FE54AD" w:rsidRDefault="00FE54AD" w:rsidP="00A84837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в д. Березовка </w:t>
      </w:r>
      <w:r w:rsidRPr="00A84837">
        <w:rPr>
          <w:rFonts w:ascii="Arial" w:hAnsi="Arial" w:cs="Arial"/>
          <w:sz w:val="24"/>
          <w:szCs w:val="24"/>
        </w:rPr>
        <w:t>Ордынского района Новосибирской области</w:t>
      </w:r>
    </w:p>
    <w:p w:rsidR="00FE54AD" w:rsidRDefault="00FE54AD" w:rsidP="00A84837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FE54AD" w:rsidRDefault="00FE54AD" w:rsidP="00A8483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Рассмотрев информацию Главы </w:t>
      </w:r>
      <w:r w:rsidRPr="00A84837">
        <w:rPr>
          <w:rFonts w:ascii="Arial" w:hAnsi="Arial" w:cs="Arial"/>
          <w:sz w:val="24"/>
          <w:szCs w:val="24"/>
        </w:rPr>
        <w:t>Березовского сельсовета Ордынского района Новосибирской области</w:t>
      </w:r>
      <w:r>
        <w:rPr>
          <w:rFonts w:ascii="Arial" w:hAnsi="Arial" w:cs="Arial"/>
          <w:sz w:val="24"/>
          <w:szCs w:val="24"/>
        </w:rPr>
        <w:t xml:space="preserve">, Шушковой Людмилы Анатольевны,  о проекте </w:t>
      </w:r>
      <w:r w:rsidRPr="00A84837">
        <w:rPr>
          <w:rFonts w:ascii="Arial" w:hAnsi="Arial" w:cs="Arial"/>
          <w:sz w:val="24"/>
          <w:szCs w:val="24"/>
        </w:rPr>
        <w:t xml:space="preserve">по </w:t>
      </w:r>
      <w:r>
        <w:rPr>
          <w:rFonts w:ascii="Arial" w:hAnsi="Arial" w:cs="Arial"/>
          <w:sz w:val="24"/>
          <w:szCs w:val="24"/>
        </w:rPr>
        <w:t xml:space="preserve">ремонту  памятника в д. Березовка </w:t>
      </w:r>
      <w:r w:rsidRPr="00A84837">
        <w:rPr>
          <w:rFonts w:ascii="Arial" w:hAnsi="Arial" w:cs="Arial"/>
          <w:sz w:val="24"/>
          <w:szCs w:val="24"/>
        </w:rPr>
        <w:t>Ордынского района Новосибирской области</w:t>
      </w:r>
      <w:r>
        <w:rPr>
          <w:rFonts w:ascii="Arial" w:hAnsi="Arial" w:cs="Arial"/>
          <w:sz w:val="24"/>
          <w:szCs w:val="24"/>
        </w:rPr>
        <w:t>, в соответствии с Уставом Березовского сельсовета Ордынского района Новосибирской области, Совет депутатов:</w:t>
      </w:r>
    </w:p>
    <w:p w:rsidR="00FE54AD" w:rsidRDefault="00FE54AD" w:rsidP="00A8483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</w:t>
      </w:r>
    </w:p>
    <w:p w:rsidR="00FE54AD" w:rsidRDefault="00FE54AD" w:rsidP="00A8483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РЕШИЛ:</w:t>
      </w:r>
    </w:p>
    <w:p w:rsidR="00FE54AD" w:rsidRDefault="00FE54AD" w:rsidP="00A8483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1. При положительном решении конкурсной комиссии по данному проекту предусмотреть в бюджете Березовского сельсовета Ордынского района Новосибирской области выделение денежных средств на софинансирование в сумме 6000 рублей.</w:t>
      </w:r>
    </w:p>
    <w:p w:rsidR="00FE54AD" w:rsidRDefault="00FE54AD" w:rsidP="00A8483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FE54AD" w:rsidRDefault="00FE54AD" w:rsidP="00A8483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FE54AD" w:rsidRDefault="00FE54AD" w:rsidP="00A8483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FE54AD" w:rsidRDefault="00FE54AD" w:rsidP="00A8483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FE54AD" w:rsidRDefault="00FE54AD" w:rsidP="00A8483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FE54AD" w:rsidRPr="00251E3A" w:rsidRDefault="00FE54AD" w:rsidP="00A84837">
      <w:pPr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  <w:r w:rsidRPr="00251E3A">
        <w:rPr>
          <w:rFonts w:ascii="Arial" w:hAnsi="Arial" w:cs="Arial"/>
          <w:sz w:val="24"/>
          <w:szCs w:val="24"/>
          <w:lang w:eastAsia="ru-RU"/>
        </w:rPr>
        <w:t>Председатель Совета депутатов</w:t>
      </w:r>
    </w:p>
    <w:p w:rsidR="00FE54AD" w:rsidRPr="00251E3A" w:rsidRDefault="00FE54AD" w:rsidP="00A84837">
      <w:pPr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  <w:r w:rsidRPr="00251E3A">
        <w:rPr>
          <w:rFonts w:ascii="Arial" w:hAnsi="Arial" w:cs="Arial"/>
          <w:sz w:val="24"/>
          <w:szCs w:val="24"/>
          <w:lang w:eastAsia="ru-RU"/>
        </w:rPr>
        <w:t>Березовского сельсовета</w:t>
      </w:r>
    </w:p>
    <w:p w:rsidR="00FE54AD" w:rsidRPr="00251E3A" w:rsidRDefault="00FE54AD" w:rsidP="00A84837">
      <w:pPr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  <w:r w:rsidRPr="00251E3A">
        <w:rPr>
          <w:rFonts w:ascii="Arial" w:hAnsi="Arial" w:cs="Arial"/>
          <w:sz w:val="24"/>
          <w:szCs w:val="24"/>
          <w:lang w:eastAsia="ru-RU"/>
        </w:rPr>
        <w:t xml:space="preserve">Ордынского района </w:t>
      </w:r>
    </w:p>
    <w:p w:rsidR="00FE54AD" w:rsidRPr="00251E3A" w:rsidRDefault="00FE54AD" w:rsidP="00A84837">
      <w:pPr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  <w:r w:rsidRPr="00251E3A">
        <w:rPr>
          <w:rFonts w:ascii="Arial" w:hAnsi="Arial" w:cs="Arial"/>
          <w:sz w:val="24"/>
          <w:szCs w:val="24"/>
          <w:lang w:eastAsia="ru-RU"/>
        </w:rPr>
        <w:t>Новосибирской области</w:t>
      </w:r>
      <w:r>
        <w:rPr>
          <w:rFonts w:ascii="Arial" w:hAnsi="Arial" w:cs="Arial"/>
          <w:sz w:val="24"/>
          <w:szCs w:val="24"/>
          <w:lang w:eastAsia="ru-RU"/>
        </w:rPr>
        <w:t xml:space="preserve">                                                               </w:t>
      </w:r>
      <w:r w:rsidRPr="00251E3A">
        <w:rPr>
          <w:rFonts w:ascii="Arial" w:hAnsi="Arial" w:cs="Arial"/>
          <w:sz w:val="24"/>
          <w:szCs w:val="24"/>
          <w:lang w:eastAsia="ru-RU"/>
        </w:rPr>
        <w:t>О.Ю. Милентьева</w:t>
      </w:r>
    </w:p>
    <w:p w:rsidR="00FE54AD" w:rsidRDefault="00FE54AD" w:rsidP="00A8483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FE54AD" w:rsidRPr="00A84837" w:rsidRDefault="00FE54AD" w:rsidP="00A8483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sectPr w:rsidR="00FE54AD" w:rsidRPr="00A84837" w:rsidSect="006654F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84837"/>
    <w:rsid w:val="001147D2"/>
    <w:rsid w:val="00244A77"/>
    <w:rsid w:val="00251E3A"/>
    <w:rsid w:val="00396B52"/>
    <w:rsid w:val="00422D52"/>
    <w:rsid w:val="006654FA"/>
    <w:rsid w:val="00A33630"/>
    <w:rsid w:val="00A84837"/>
    <w:rsid w:val="00AE13AC"/>
    <w:rsid w:val="00B77997"/>
    <w:rsid w:val="00C86C0C"/>
    <w:rsid w:val="00F0456F"/>
    <w:rsid w:val="00FE54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6C0C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1147D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Pr>
      <w:rFonts w:ascii="Times New Roman" w:hAnsi="Times New Roman" w:cs="Times New Roman"/>
      <w:sz w:val="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37</TotalTime>
  <Pages>1</Pages>
  <Words>175</Words>
  <Characters>998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Виктор</dc:creator>
  <cp:keywords/>
  <dc:description/>
  <cp:lastModifiedBy>Специалист</cp:lastModifiedBy>
  <cp:revision>3</cp:revision>
  <cp:lastPrinted>2019-10-03T03:08:00Z</cp:lastPrinted>
  <dcterms:created xsi:type="dcterms:W3CDTF">2019-03-29T04:38:00Z</dcterms:created>
  <dcterms:modified xsi:type="dcterms:W3CDTF">2019-10-03T03:09:00Z</dcterms:modified>
</cp:coreProperties>
</file>